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BF" w:rsidRPr="00681001" w:rsidRDefault="006043BF" w:rsidP="00681001">
      <w:pPr>
        <w:spacing w:after="0"/>
        <w:ind w:left="496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8100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043BF" w:rsidRPr="00681001" w:rsidRDefault="006043BF" w:rsidP="00681001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 муниципальной программе                              </w:t>
      </w:r>
    </w:p>
    <w:p w:rsidR="006043BF" w:rsidRPr="00681001" w:rsidRDefault="006043BF" w:rsidP="00681001">
      <w:pPr>
        <w:tabs>
          <w:tab w:val="left" w:pos="3060"/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001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6043BF" w:rsidRPr="00681001" w:rsidRDefault="006043BF" w:rsidP="00681001">
      <w:pPr>
        <w:spacing w:after="0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населения Туапсинского района»</w:t>
      </w:r>
    </w:p>
    <w:p w:rsidR="006043BF" w:rsidRDefault="006043BF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6043BF" w:rsidRDefault="006043BF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6043BF" w:rsidRDefault="006043BF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6043BF" w:rsidRPr="002A7908" w:rsidRDefault="006043BF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6043BF" w:rsidRDefault="006043BF" w:rsidP="00AC0ED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6043BF" w:rsidRDefault="006043BF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6043BF" w:rsidRDefault="006043BF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ОБЩИЙ ОБЪЕМ ФИНАНСИРОВАНИЯ</w:t>
      </w:r>
    </w:p>
    <w:p w:rsidR="006043BF" w:rsidRDefault="006043BF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 МУНИЦИПАЛЬНОЙ ПРОГРАММЫ</w:t>
      </w:r>
    </w:p>
    <w:p w:rsidR="006043BF" w:rsidRPr="00681001" w:rsidRDefault="006043BF" w:rsidP="00681001">
      <w:pPr>
        <w:tabs>
          <w:tab w:val="left" w:pos="3060"/>
          <w:tab w:val="left" w:pos="622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безопасности  </w:t>
      </w:r>
      <w:r w:rsidRPr="00681001">
        <w:rPr>
          <w:rFonts w:ascii="Times New Roman" w:hAnsi="Times New Roman" w:cs="Times New Roman"/>
          <w:sz w:val="28"/>
          <w:szCs w:val="28"/>
        </w:rPr>
        <w:t>населения Туапсинского района»</w:t>
      </w:r>
    </w:p>
    <w:p w:rsidR="006043BF" w:rsidRDefault="006043BF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p w:rsidR="006043BF" w:rsidRDefault="006043BF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tbl>
      <w:tblPr>
        <w:tblW w:w="1080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22"/>
        <w:gridCol w:w="1541"/>
        <w:gridCol w:w="1579"/>
        <w:gridCol w:w="1138"/>
        <w:gridCol w:w="1132"/>
        <w:gridCol w:w="1755"/>
        <w:gridCol w:w="1138"/>
      </w:tblGrid>
      <w:tr w:rsidR="006043BF" w:rsidRPr="001E261F">
        <w:trPr>
          <w:gridAfter w:val="1"/>
          <w:wAfter w:w="1138" w:type="dxa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 раз</w:t>
            </w:r>
            <w:bookmarkStart w:id="0" w:name="_GoBack"/>
            <w:bookmarkEnd w:id="0"/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резе источников финансирования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>«Поддержка реестровых казачьих обществ Туапсинского района на 2016- 2022 годы»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032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10016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60096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60096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99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 Туапсинском районе на 2016-2022 годы»</w:t>
            </w:r>
          </w:p>
        </w:tc>
      </w:tr>
      <w:tr w:rsidR="006043BF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AB1B11">
            <w:r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trHeight w:val="34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AB1B1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6043BF" w:rsidRPr="001E261F" w:rsidRDefault="006043BF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1237,8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>«Противодействие незаконному обороту наркотиков на территории Туапсинского района на 2016-2022 годы»</w:t>
            </w:r>
          </w:p>
          <w:p w:rsidR="006043BF" w:rsidRPr="001E261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541,9</w:t>
            </w:r>
          </w:p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541,9</w:t>
            </w:r>
          </w:p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541,9</w:t>
            </w:r>
          </w:p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541,9</w:t>
            </w:r>
          </w:p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3083,4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3083,4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BA135C" w:rsidRDefault="006043BF" w:rsidP="00BA135C">
            <w:pPr>
              <w:spacing w:after="0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  <w:p w:rsidR="006043BF" w:rsidRPr="001E261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10764,2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DD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10764,2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pPr>
              <w:spacing w:after="0" w:line="240" w:lineRule="auto"/>
            </w:pP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pPr>
              <w:spacing w:after="0" w:line="240" w:lineRule="auto"/>
            </w:pPr>
            <w:r w:rsidRPr="004B4562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pPr>
              <w:spacing w:after="0" w:line="240" w:lineRule="auto"/>
            </w:pP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pPr>
              <w:spacing w:after="0" w:line="240" w:lineRule="auto"/>
            </w:pPr>
            <w:r w:rsidRPr="004B4562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9D77EE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4A5DC7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 w:rsidTr="00E60251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96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96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43BF" w:rsidRPr="001E261F" w:rsidRDefault="006043BF" w:rsidP="0096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96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96444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964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9D77EE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Default="006043BF" w:rsidP="00BA135C">
            <w:r w:rsidRPr="004A5DC7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10764,2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DD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10764,2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3BF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64417,2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DD2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64417,8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3BF" w:rsidRPr="001E261F" w:rsidRDefault="006043B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043BF" w:rsidRPr="00EA43EA" w:rsidRDefault="006043BF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043BF" w:rsidRDefault="006043BF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043BF" w:rsidRDefault="006043BF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043BF" w:rsidRPr="008F64E1" w:rsidRDefault="006043BF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6043BF" w:rsidRPr="008F64E1" w:rsidRDefault="006043BF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6043BF" w:rsidRPr="008F64E1" w:rsidRDefault="006043BF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6043BF" w:rsidRPr="008F64E1" w:rsidRDefault="006043BF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043BF" w:rsidRPr="008F64E1" w:rsidRDefault="006043BF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64E1">
        <w:rPr>
          <w:rFonts w:ascii="Times New Roman" w:hAnsi="Times New Roman" w:cs="Times New Roman"/>
          <w:sz w:val="28"/>
          <w:szCs w:val="28"/>
        </w:rPr>
        <w:t>К.И.Здор</w:t>
      </w:r>
    </w:p>
    <w:sectPr w:rsidR="006043BF" w:rsidRPr="008F64E1" w:rsidSect="001E261F">
      <w:headerReference w:type="default" r:id="rId6"/>
      <w:pgSz w:w="11906" w:h="16838"/>
      <w:pgMar w:top="67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3BF" w:rsidRDefault="006043BF" w:rsidP="00CA5CD4">
      <w:pPr>
        <w:spacing w:after="0" w:line="240" w:lineRule="auto"/>
      </w:pPr>
      <w:r>
        <w:separator/>
      </w:r>
    </w:p>
  </w:endnote>
  <w:endnote w:type="continuationSeparator" w:id="0">
    <w:p w:rsidR="006043BF" w:rsidRDefault="006043BF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3BF" w:rsidRDefault="006043BF" w:rsidP="00CA5CD4">
      <w:pPr>
        <w:spacing w:after="0" w:line="240" w:lineRule="auto"/>
      </w:pPr>
      <w:r>
        <w:separator/>
      </w:r>
    </w:p>
  </w:footnote>
  <w:footnote w:type="continuationSeparator" w:id="0">
    <w:p w:rsidR="006043BF" w:rsidRDefault="006043BF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3BF" w:rsidRPr="00681001" w:rsidRDefault="006043BF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681001">
      <w:rPr>
        <w:rFonts w:ascii="Times New Roman" w:hAnsi="Times New Roman" w:cs="Times New Roman"/>
        <w:sz w:val="28"/>
        <w:szCs w:val="28"/>
      </w:rPr>
      <w:fldChar w:fldCharType="begin"/>
    </w:r>
    <w:r w:rsidRPr="00681001">
      <w:rPr>
        <w:rFonts w:ascii="Times New Roman" w:hAnsi="Times New Roman" w:cs="Times New Roman"/>
        <w:sz w:val="28"/>
        <w:szCs w:val="28"/>
      </w:rPr>
      <w:instrText>PAGE   \* MERGEFORMAT</w:instrText>
    </w:r>
    <w:r w:rsidRPr="00681001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3</w:t>
    </w:r>
    <w:r w:rsidRPr="00681001">
      <w:rPr>
        <w:rFonts w:ascii="Times New Roman" w:hAnsi="Times New Roman" w:cs="Times New Roman"/>
        <w:sz w:val="28"/>
        <w:szCs w:val="28"/>
      </w:rPr>
      <w:fldChar w:fldCharType="end"/>
    </w:r>
  </w:p>
  <w:p w:rsidR="006043BF" w:rsidRDefault="006043B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CD4"/>
    <w:rsid w:val="000045F0"/>
    <w:rsid w:val="00032AC1"/>
    <w:rsid w:val="000A77DF"/>
    <w:rsid w:val="00105040"/>
    <w:rsid w:val="001268EF"/>
    <w:rsid w:val="00176C6F"/>
    <w:rsid w:val="00185064"/>
    <w:rsid w:val="001E261F"/>
    <w:rsid w:val="00292864"/>
    <w:rsid w:val="002930DD"/>
    <w:rsid w:val="002A7908"/>
    <w:rsid w:val="002F5D25"/>
    <w:rsid w:val="00303471"/>
    <w:rsid w:val="0031648B"/>
    <w:rsid w:val="00360292"/>
    <w:rsid w:val="00393907"/>
    <w:rsid w:val="003C5E8D"/>
    <w:rsid w:val="003E66F8"/>
    <w:rsid w:val="003E6F04"/>
    <w:rsid w:val="00400BC1"/>
    <w:rsid w:val="0045337C"/>
    <w:rsid w:val="00460DB3"/>
    <w:rsid w:val="0046283A"/>
    <w:rsid w:val="004A5DC7"/>
    <w:rsid w:val="004B4562"/>
    <w:rsid w:val="004D2E52"/>
    <w:rsid w:val="004D6AC4"/>
    <w:rsid w:val="0050253D"/>
    <w:rsid w:val="005211CC"/>
    <w:rsid w:val="00545A85"/>
    <w:rsid w:val="00586B10"/>
    <w:rsid w:val="006002FC"/>
    <w:rsid w:val="006043BF"/>
    <w:rsid w:val="0061555B"/>
    <w:rsid w:val="00677EA7"/>
    <w:rsid w:val="00681001"/>
    <w:rsid w:val="00707A39"/>
    <w:rsid w:val="00714F78"/>
    <w:rsid w:val="007156B4"/>
    <w:rsid w:val="00732BA9"/>
    <w:rsid w:val="0078605B"/>
    <w:rsid w:val="0079180B"/>
    <w:rsid w:val="007C6ACD"/>
    <w:rsid w:val="007D23EE"/>
    <w:rsid w:val="0087004F"/>
    <w:rsid w:val="008B70E0"/>
    <w:rsid w:val="008C11CA"/>
    <w:rsid w:val="008F64E1"/>
    <w:rsid w:val="00913CD9"/>
    <w:rsid w:val="0096444B"/>
    <w:rsid w:val="00986E07"/>
    <w:rsid w:val="00994E3B"/>
    <w:rsid w:val="00997FD4"/>
    <w:rsid w:val="009C01AE"/>
    <w:rsid w:val="009C2CA2"/>
    <w:rsid w:val="009D77EE"/>
    <w:rsid w:val="00AB1B11"/>
    <w:rsid w:val="00AC0ED9"/>
    <w:rsid w:val="00B41006"/>
    <w:rsid w:val="00B73112"/>
    <w:rsid w:val="00BA135C"/>
    <w:rsid w:val="00BB76A4"/>
    <w:rsid w:val="00BC20C2"/>
    <w:rsid w:val="00BC753A"/>
    <w:rsid w:val="00C24DD1"/>
    <w:rsid w:val="00CA5312"/>
    <w:rsid w:val="00CA5CD4"/>
    <w:rsid w:val="00CB1BDB"/>
    <w:rsid w:val="00CD67BB"/>
    <w:rsid w:val="00D44C1C"/>
    <w:rsid w:val="00DA627B"/>
    <w:rsid w:val="00DB776E"/>
    <w:rsid w:val="00DD254C"/>
    <w:rsid w:val="00DD6E99"/>
    <w:rsid w:val="00DE3E5C"/>
    <w:rsid w:val="00DE3EA2"/>
    <w:rsid w:val="00E545E0"/>
    <w:rsid w:val="00E60251"/>
    <w:rsid w:val="00EA43EA"/>
    <w:rsid w:val="00F07409"/>
    <w:rsid w:val="00F437F6"/>
    <w:rsid w:val="00F540E4"/>
    <w:rsid w:val="00F97E02"/>
    <w:rsid w:val="00FB002E"/>
    <w:rsid w:val="00FD38D3"/>
    <w:rsid w:val="00FE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CD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CD4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3</Pages>
  <Words>322</Words>
  <Characters>1841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Фидяева Екатерина</dc:creator>
  <cp:keywords/>
  <dc:description/>
  <cp:lastModifiedBy>кирилл</cp:lastModifiedBy>
  <cp:revision>17</cp:revision>
  <cp:lastPrinted>2015-08-12T06:47:00Z</cp:lastPrinted>
  <dcterms:created xsi:type="dcterms:W3CDTF">2015-07-01T09:18:00Z</dcterms:created>
  <dcterms:modified xsi:type="dcterms:W3CDTF">2015-09-04T14:21:00Z</dcterms:modified>
</cp:coreProperties>
</file>